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3AF50" w14:textId="0F60D6B4" w:rsidR="00F1084A" w:rsidRPr="00024F67" w:rsidRDefault="00024F67" w:rsidP="00024F67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OBRAZEC 0</w:t>
      </w:r>
    </w:p>
    <w:p w14:paraId="01EF0699" w14:textId="77777777" w:rsid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  <w:bookmarkStart w:id="0" w:name="Prejemnik"/>
      <w:bookmarkStart w:id="1" w:name="Zadeva"/>
      <w:bookmarkEnd w:id="0"/>
      <w:bookmarkEnd w:id="1"/>
    </w:p>
    <w:p w14:paraId="4E586C44" w14:textId="146BAD96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  <w:b/>
        </w:rPr>
        <w:t>Ponudnik:</w:t>
      </w:r>
      <w:r w:rsidRPr="00024F67">
        <w:rPr>
          <w:rFonts w:asciiTheme="minorHAnsi" w:hAnsiTheme="minorHAnsi" w:cstheme="minorHAnsi"/>
        </w:rPr>
        <w:tab/>
        <w:t>___________________________________________________</w:t>
      </w:r>
    </w:p>
    <w:p w14:paraId="313E4FE9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</w:p>
    <w:p w14:paraId="3E8C7B01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>____________________________________________________</w:t>
      </w:r>
    </w:p>
    <w:p w14:paraId="2E57BBA4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</w:p>
    <w:p w14:paraId="22645D21" w14:textId="77777777" w:rsid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</w:p>
    <w:p w14:paraId="76C65A17" w14:textId="07BE07A3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 xml:space="preserve">Na podlagi javnega razpisa za </w:t>
      </w:r>
      <w:r w:rsidRPr="00024F67">
        <w:rPr>
          <w:rFonts w:asciiTheme="minorHAnsi" w:hAnsiTheme="minorHAnsi" w:cstheme="minorHAnsi"/>
          <w:b/>
        </w:rPr>
        <w:t>»</w:t>
      </w:r>
      <w:r w:rsidR="00D20AF7">
        <w:rPr>
          <w:rFonts w:asciiTheme="minorHAnsi" w:hAnsiTheme="minorHAnsi" w:cstheme="minorHAnsi"/>
          <w:b/>
        </w:rPr>
        <w:t>Najem energijsko učinkovitih multifunkcijskih naprav</w:t>
      </w:r>
      <w:r w:rsidRPr="00024F67">
        <w:rPr>
          <w:rFonts w:asciiTheme="minorHAnsi" w:hAnsiTheme="minorHAnsi" w:cstheme="minorHAnsi"/>
          <w:b/>
        </w:rPr>
        <w:t>«</w:t>
      </w:r>
      <w:r w:rsidRPr="00024F67">
        <w:rPr>
          <w:rFonts w:asciiTheme="minorHAnsi" w:hAnsiTheme="minorHAnsi" w:cstheme="minorHAnsi"/>
        </w:rPr>
        <w:t>, objavljenega na Portalu javnih naročil</w:t>
      </w:r>
      <w:r w:rsidR="00F14E78">
        <w:rPr>
          <w:rFonts w:asciiTheme="minorHAnsi" w:hAnsiTheme="minorHAnsi" w:cstheme="minorHAnsi"/>
        </w:rPr>
        <w:t xml:space="preserve"> in v Uradnem listu EU</w:t>
      </w:r>
      <w:r w:rsidRPr="00024F67">
        <w:rPr>
          <w:rFonts w:asciiTheme="minorHAnsi" w:hAnsiTheme="minorHAnsi" w:cstheme="minorHAnsi"/>
        </w:rPr>
        <w:t>, vam dajemo naslednjo</w:t>
      </w:r>
    </w:p>
    <w:p w14:paraId="327B2A8E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</w:p>
    <w:p w14:paraId="3A1C495A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</w:p>
    <w:p w14:paraId="6A36CB46" w14:textId="77777777" w:rsidR="00024F67" w:rsidRPr="00024F67" w:rsidRDefault="00024F67" w:rsidP="00024F67">
      <w:pPr>
        <w:spacing w:line="276" w:lineRule="auto"/>
        <w:jc w:val="center"/>
        <w:outlineLvl w:val="0"/>
        <w:rPr>
          <w:rFonts w:asciiTheme="minorHAnsi" w:hAnsiTheme="minorHAnsi" w:cstheme="minorHAnsi"/>
          <w:sz w:val="24"/>
          <w:szCs w:val="24"/>
        </w:rPr>
      </w:pPr>
      <w:r w:rsidRPr="00024F67">
        <w:rPr>
          <w:rFonts w:asciiTheme="minorHAnsi" w:hAnsiTheme="minorHAnsi" w:cstheme="minorHAnsi"/>
          <w:b/>
          <w:sz w:val="24"/>
          <w:szCs w:val="24"/>
        </w:rPr>
        <w:t>P O N U D B O, št. </w:t>
      </w:r>
      <w:r w:rsidRPr="00024F67">
        <w:rPr>
          <w:rFonts w:asciiTheme="minorHAnsi" w:hAnsiTheme="minorHAnsi" w:cstheme="minorHAnsi"/>
          <w:sz w:val="24"/>
          <w:szCs w:val="24"/>
        </w:rPr>
        <w:t>__________________</w:t>
      </w:r>
    </w:p>
    <w:p w14:paraId="53212481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39824E2B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  <w:r w:rsidRPr="00024F67">
        <w:rPr>
          <w:rFonts w:asciiTheme="minorHAnsi" w:hAnsiTheme="minorHAnsi" w:cstheme="minorHAnsi"/>
          <w:b/>
        </w:rPr>
        <w:t>Podatki o ponudniku:</w:t>
      </w:r>
    </w:p>
    <w:tbl>
      <w:tblPr>
        <w:tblStyle w:val="Tabelamrea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024F67" w:rsidRPr="00024F67" w14:paraId="1CCD1824" w14:textId="77777777" w:rsidTr="00A64AC3">
        <w:trPr>
          <w:trHeight w:val="774"/>
        </w:trPr>
        <w:tc>
          <w:tcPr>
            <w:tcW w:w="2802" w:type="dxa"/>
          </w:tcPr>
          <w:p w14:paraId="56FD9146" w14:textId="77777777" w:rsidR="00024F67" w:rsidRPr="00024F67" w:rsidRDefault="00024F67" w:rsidP="00024F67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024F67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</w:tcPr>
          <w:p w14:paraId="58BB1979" w14:textId="77777777" w:rsidR="00024F67" w:rsidRPr="00024F67" w:rsidRDefault="00024F67" w:rsidP="00024F67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024F67" w:rsidRPr="00024F67" w14:paraId="46A8A375" w14:textId="77777777" w:rsidTr="00A64AC3">
        <w:trPr>
          <w:trHeight w:val="842"/>
        </w:trPr>
        <w:tc>
          <w:tcPr>
            <w:tcW w:w="2802" w:type="dxa"/>
          </w:tcPr>
          <w:p w14:paraId="0323E71C" w14:textId="77777777" w:rsidR="00024F67" w:rsidRPr="00024F67" w:rsidRDefault="00024F67" w:rsidP="00024F67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024F67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</w:tcPr>
          <w:p w14:paraId="1365E255" w14:textId="77777777" w:rsidR="00024F67" w:rsidRPr="00024F67" w:rsidRDefault="00024F67" w:rsidP="00024F67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024F67" w:rsidRPr="00024F67" w14:paraId="3FDDF7BD" w14:textId="77777777" w:rsidTr="00A64AC3">
        <w:trPr>
          <w:trHeight w:val="562"/>
        </w:trPr>
        <w:tc>
          <w:tcPr>
            <w:tcW w:w="2802" w:type="dxa"/>
          </w:tcPr>
          <w:p w14:paraId="4E93A269" w14:textId="77777777" w:rsidR="00024F67" w:rsidRPr="00024F67" w:rsidRDefault="00024F67" w:rsidP="00024F67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024F67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</w:tcPr>
          <w:p w14:paraId="10CA66FF" w14:textId="77777777" w:rsidR="00024F67" w:rsidRPr="00024F67" w:rsidRDefault="00024F67" w:rsidP="00024F67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4175E2DB" w14:textId="77777777" w:rsidR="00024F67" w:rsidRPr="00024F67" w:rsidRDefault="00024F67" w:rsidP="00024F67">
      <w:pPr>
        <w:pStyle w:val="Telobesedila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</w:p>
    <w:p w14:paraId="628CB330" w14:textId="77777777" w:rsidR="00024F67" w:rsidRPr="00024F67" w:rsidRDefault="00024F67" w:rsidP="00024F67">
      <w:pPr>
        <w:pStyle w:val="Telobesedila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</w:p>
    <w:p w14:paraId="4AC32B27" w14:textId="297D6541" w:rsidR="00024F67" w:rsidRDefault="00024F67" w:rsidP="00024F67">
      <w:pPr>
        <w:pStyle w:val="Telobesedila2"/>
        <w:spacing w:line="276" w:lineRule="auto"/>
        <w:outlineLvl w:val="0"/>
        <w:rPr>
          <w:rFonts w:asciiTheme="minorHAnsi" w:hAnsiTheme="minorHAnsi" w:cstheme="minorHAnsi"/>
          <w:snapToGrid w:val="0"/>
          <w:szCs w:val="22"/>
          <w:lang w:val="sl-SI"/>
        </w:rPr>
      </w:pPr>
      <w:r w:rsidRPr="00024F67">
        <w:rPr>
          <w:rFonts w:asciiTheme="minorHAnsi" w:hAnsiTheme="minorHAnsi" w:cstheme="minorHAnsi"/>
          <w:snapToGrid w:val="0"/>
          <w:szCs w:val="22"/>
          <w:lang w:val="sl-SI"/>
        </w:rPr>
        <w:t>Ponudbena cena znaša</w:t>
      </w:r>
      <w:r>
        <w:rPr>
          <w:rFonts w:asciiTheme="minorHAnsi" w:hAnsiTheme="minorHAnsi" w:cstheme="minorHAnsi"/>
          <w:snapToGrid w:val="0"/>
          <w:szCs w:val="22"/>
          <w:lang w:val="sl-SI"/>
        </w:rPr>
        <w:t>:</w:t>
      </w:r>
    </w:p>
    <w:p w14:paraId="4AA244EE" w14:textId="2BEE7066" w:rsidR="004C79C6" w:rsidRDefault="00D20AF7" w:rsidP="00D20AF7">
      <w:pPr>
        <w:pStyle w:val="Telobesedila2"/>
        <w:spacing w:line="276" w:lineRule="auto"/>
        <w:jc w:val="right"/>
        <w:outlineLvl w:val="0"/>
        <w:rPr>
          <w:rFonts w:asciiTheme="minorHAnsi" w:hAnsiTheme="minorHAnsi" w:cstheme="minorHAnsi"/>
          <w:snapToGrid w:val="0"/>
          <w:szCs w:val="22"/>
          <w:lang w:val="sl-SI"/>
        </w:rPr>
      </w:pPr>
      <w:r>
        <w:rPr>
          <w:rFonts w:asciiTheme="minorHAnsi" w:hAnsiTheme="minorHAnsi" w:cstheme="minorHAnsi"/>
          <w:snapToGrid w:val="0"/>
          <w:szCs w:val="22"/>
          <w:lang w:val="sl-SI"/>
        </w:rPr>
        <w:t xml:space="preserve">v EUR </w:t>
      </w:r>
      <w:r w:rsidR="00F14E78">
        <w:rPr>
          <w:rFonts w:asciiTheme="minorHAnsi" w:hAnsiTheme="minorHAnsi" w:cstheme="minorHAnsi"/>
          <w:snapToGrid w:val="0"/>
          <w:szCs w:val="22"/>
          <w:lang w:val="sl-SI"/>
        </w:rPr>
        <w:t>bre</w:t>
      </w:r>
      <w:r>
        <w:rPr>
          <w:rFonts w:asciiTheme="minorHAnsi" w:hAnsiTheme="minorHAnsi" w:cstheme="minorHAnsi"/>
          <w:snapToGrid w:val="0"/>
          <w:szCs w:val="22"/>
          <w:lang w:val="sl-SI"/>
        </w:rPr>
        <w:t>z DDV</w:t>
      </w:r>
    </w:p>
    <w:tbl>
      <w:tblPr>
        <w:tblW w:w="906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98"/>
        <w:gridCol w:w="3969"/>
      </w:tblGrid>
      <w:tr w:rsidR="00D20AF7" w:rsidRPr="00C9038D" w14:paraId="51570825" w14:textId="77777777" w:rsidTr="00F14E78">
        <w:trPr>
          <w:trHeight w:val="1128"/>
        </w:trPr>
        <w:tc>
          <w:tcPr>
            <w:tcW w:w="5098" w:type="dxa"/>
            <w:shd w:val="clear" w:color="auto" w:fill="auto"/>
            <w:vAlign w:val="center"/>
          </w:tcPr>
          <w:p w14:paraId="72445A5F" w14:textId="36574788" w:rsidR="00D20AF7" w:rsidRPr="00F14E78" w:rsidRDefault="00D20AF7" w:rsidP="004C79C6">
            <w:pPr>
              <w:pStyle w:val="Glava"/>
              <w:tabs>
                <w:tab w:val="left" w:pos="708"/>
              </w:tabs>
              <w:spacing w:after="120"/>
              <w:rPr>
                <w:rFonts w:asciiTheme="minorHAnsi" w:hAnsiTheme="minorHAnsi" w:cstheme="minorHAnsi"/>
                <w:bCs/>
              </w:rPr>
            </w:pPr>
            <w:r w:rsidRPr="00F14E78">
              <w:rPr>
                <w:rFonts w:asciiTheme="minorHAnsi" w:hAnsiTheme="minorHAnsi" w:cstheme="minorHAnsi"/>
                <w:bCs/>
              </w:rPr>
              <w:t>Najem energijsko učinkovitih multifunkcijskih naprav po specifikaciji ponudbenega predračuna (OBRAZEC 1)</w:t>
            </w:r>
            <w:r w:rsidR="00F14E78" w:rsidRPr="00F14E78">
              <w:rPr>
                <w:rFonts w:asciiTheme="minorHAnsi" w:hAnsiTheme="minorHAnsi" w:cstheme="minorHAnsi"/>
                <w:bCs/>
              </w:rPr>
              <w:t xml:space="preserve"> za obdobje 48 mesecev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434BE32D" w14:textId="77777777" w:rsidR="00D20AF7" w:rsidRPr="00C9038D" w:rsidRDefault="00D20AF7" w:rsidP="005D0CE6">
            <w:pPr>
              <w:pStyle w:val="Glava"/>
              <w:tabs>
                <w:tab w:val="left" w:pos="708"/>
              </w:tabs>
              <w:spacing w:after="120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</w:tbl>
    <w:p w14:paraId="525BA317" w14:textId="77777777" w:rsidR="004C79C6" w:rsidRDefault="004C79C6" w:rsidP="00024F67">
      <w:pPr>
        <w:pStyle w:val="Telobesedila2"/>
        <w:spacing w:line="276" w:lineRule="auto"/>
        <w:outlineLvl w:val="0"/>
        <w:rPr>
          <w:rFonts w:asciiTheme="minorHAnsi" w:hAnsiTheme="minorHAnsi" w:cstheme="minorHAnsi"/>
          <w:snapToGrid w:val="0"/>
          <w:szCs w:val="22"/>
          <w:lang w:val="sl-SI"/>
        </w:rPr>
      </w:pPr>
    </w:p>
    <w:p w14:paraId="295CB0FC" w14:textId="73D133DE" w:rsidR="00024F67" w:rsidRDefault="00024F67" w:rsidP="00024F67">
      <w:pPr>
        <w:pStyle w:val="Telobesedila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</w:p>
    <w:p w14:paraId="3BBFB081" w14:textId="77777777" w:rsidR="00024F67" w:rsidRPr="00024F67" w:rsidRDefault="00024F67" w:rsidP="00024F67">
      <w:pPr>
        <w:pStyle w:val="Telobesedila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</w:p>
    <w:p w14:paraId="63FE8D16" w14:textId="467D95EA" w:rsidR="00024F67" w:rsidRPr="00024F67" w:rsidRDefault="00024F67" w:rsidP="00024F67">
      <w:pPr>
        <w:pStyle w:val="Telobesedila2"/>
        <w:spacing w:line="276" w:lineRule="auto"/>
        <w:outlineLvl w:val="0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  <w:r w:rsidRPr="00024F67">
        <w:rPr>
          <w:rFonts w:asciiTheme="minorHAnsi" w:hAnsiTheme="minorHAnsi" w:cstheme="minorHAnsi"/>
          <w:b w:val="0"/>
          <w:snapToGrid w:val="0"/>
          <w:szCs w:val="22"/>
          <w:lang w:val="sl-SI"/>
        </w:rPr>
        <w:t xml:space="preserve">Ponudba velja do </w:t>
      </w:r>
      <w:r w:rsidR="00F14E78">
        <w:rPr>
          <w:rFonts w:asciiTheme="minorHAnsi" w:hAnsiTheme="minorHAnsi" w:cstheme="minorHAnsi"/>
          <w:b w:val="0"/>
          <w:snapToGrid w:val="0"/>
          <w:szCs w:val="22"/>
          <w:lang w:val="sl-SI"/>
        </w:rPr>
        <w:t>31. 10. 2022</w:t>
      </w:r>
      <w:r w:rsidRPr="00024F67">
        <w:rPr>
          <w:rFonts w:asciiTheme="minorHAnsi" w:hAnsiTheme="minorHAnsi" w:cstheme="minorHAnsi"/>
          <w:b w:val="0"/>
          <w:snapToGrid w:val="0"/>
          <w:szCs w:val="22"/>
          <w:lang w:val="sl-SI"/>
        </w:rPr>
        <w:t>.</w:t>
      </w:r>
    </w:p>
    <w:p w14:paraId="37776128" w14:textId="77777777" w:rsidR="00024F67" w:rsidRPr="00024F67" w:rsidRDefault="00024F67" w:rsidP="00024F67">
      <w:pPr>
        <w:pStyle w:val="Telobesedila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</w:p>
    <w:p w14:paraId="79D6FF0A" w14:textId="77777777" w:rsidR="00024F67" w:rsidRPr="00024F67" w:rsidRDefault="00024F67" w:rsidP="00024F67">
      <w:pPr>
        <w:pStyle w:val="Telobesedila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</w:p>
    <w:p w14:paraId="480315B9" w14:textId="77777777" w:rsidR="00024F67" w:rsidRPr="00024F67" w:rsidRDefault="00024F67" w:rsidP="00024F67">
      <w:pPr>
        <w:pStyle w:val="Telobesedila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</w:p>
    <w:p w14:paraId="371DEDC5" w14:textId="77777777" w:rsidR="00D20AF7" w:rsidRDefault="00D20AF7">
      <w:pPr>
        <w:rPr>
          <w:rFonts w:asciiTheme="minorHAnsi" w:eastAsia="Times New Roman" w:hAnsiTheme="minorHAnsi" w:cstheme="minorHAnsi"/>
          <w:snapToGrid w:val="0"/>
          <w:lang w:eastAsia="x-none"/>
        </w:rPr>
      </w:pPr>
      <w:r>
        <w:rPr>
          <w:rFonts w:asciiTheme="minorHAnsi" w:hAnsiTheme="minorHAnsi" w:cstheme="minorHAnsi"/>
          <w:b/>
          <w:snapToGrid w:val="0"/>
        </w:rPr>
        <w:br w:type="page"/>
      </w:r>
    </w:p>
    <w:p w14:paraId="3965340C" w14:textId="178DD480" w:rsidR="00024F67" w:rsidRPr="00024F67" w:rsidRDefault="00024F67" w:rsidP="00024F67">
      <w:pPr>
        <w:pStyle w:val="Telobesedila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  <w:r w:rsidRPr="00024F67">
        <w:rPr>
          <w:rFonts w:asciiTheme="minorHAnsi" w:hAnsiTheme="minorHAnsi" w:cstheme="minorHAnsi"/>
          <w:b w:val="0"/>
          <w:snapToGrid w:val="0"/>
          <w:szCs w:val="22"/>
          <w:lang w:val="sl-SI"/>
        </w:rPr>
        <w:lastRenderedPageBreak/>
        <w:t xml:space="preserve">Izjavljamo, da dajem(o) (ponudbo) </w:t>
      </w:r>
      <w:r w:rsidRPr="00024F67">
        <w:rPr>
          <w:rFonts w:asciiTheme="minorHAnsi" w:hAnsiTheme="minorHAnsi" w:cstheme="minorHAnsi"/>
          <w:b w:val="0"/>
          <w:i/>
          <w:snapToGrid w:val="0"/>
          <w:szCs w:val="22"/>
          <w:lang w:val="sl-SI"/>
        </w:rPr>
        <w:t>(ustrezno obkroži)</w:t>
      </w:r>
      <w:r w:rsidRPr="00024F67">
        <w:rPr>
          <w:rFonts w:asciiTheme="minorHAnsi" w:hAnsiTheme="minorHAnsi" w:cstheme="minorHAnsi"/>
          <w:b w:val="0"/>
          <w:snapToGrid w:val="0"/>
          <w:szCs w:val="22"/>
          <w:lang w:val="sl-SI"/>
        </w:rPr>
        <w:t>:</w:t>
      </w:r>
    </w:p>
    <w:p w14:paraId="7A8A8207" w14:textId="77777777" w:rsidR="00024F67" w:rsidRPr="00024F67" w:rsidRDefault="00024F67" w:rsidP="00024F67">
      <w:pPr>
        <w:pStyle w:val="Telobesedila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</w:p>
    <w:p w14:paraId="2EAB464C" w14:textId="358EE1C3" w:rsidR="00024F67" w:rsidRDefault="00024F67" w:rsidP="00024F67">
      <w:pPr>
        <w:pStyle w:val="Telobesedila2"/>
        <w:numPr>
          <w:ilvl w:val="0"/>
          <w:numId w:val="4"/>
        </w:numPr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  <w:r w:rsidRPr="00024F67">
        <w:rPr>
          <w:rFonts w:asciiTheme="minorHAnsi" w:hAnsiTheme="minorHAnsi" w:cstheme="minorHAnsi"/>
          <w:b w:val="0"/>
          <w:snapToGrid w:val="0"/>
          <w:szCs w:val="22"/>
          <w:lang w:val="sl-SI"/>
        </w:rPr>
        <w:t>samostojno – kot samostojni ponudnik</w:t>
      </w:r>
    </w:p>
    <w:p w14:paraId="4577C5DD" w14:textId="77777777" w:rsidR="004C79C6" w:rsidRDefault="004C79C6" w:rsidP="004C79C6">
      <w:pPr>
        <w:pStyle w:val="Telobesedila2"/>
        <w:spacing w:line="276" w:lineRule="auto"/>
        <w:ind w:left="720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</w:p>
    <w:p w14:paraId="0E66EDCF" w14:textId="14199C53" w:rsidR="004C79C6" w:rsidRPr="00024F67" w:rsidRDefault="004C79C6" w:rsidP="00024F67">
      <w:pPr>
        <w:pStyle w:val="Telobesedila2"/>
        <w:numPr>
          <w:ilvl w:val="0"/>
          <w:numId w:val="4"/>
        </w:numPr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  <w:r w:rsidRPr="004C79C6">
        <w:rPr>
          <w:rFonts w:asciiTheme="minorHAnsi" w:hAnsiTheme="minorHAnsi" w:cstheme="minorHAnsi"/>
          <w:b w:val="0"/>
          <w:snapToGrid w:val="0"/>
          <w:szCs w:val="22"/>
          <w:lang w:val="sl-SI"/>
        </w:rPr>
        <w:t>s podizvajalci – kot samostojni ponudnik s podizvajalci</w:t>
      </w:r>
    </w:p>
    <w:p w14:paraId="7BB49FE8" w14:textId="77777777" w:rsidR="00024F67" w:rsidRPr="00024F67" w:rsidRDefault="00024F67" w:rsidP="00024F67">
      <w:pPr>
        <w:pStyle w:val="Telobesedila2"/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</w:p>
    <w:p w14:paraId="5B67805D" w14:textId="70212F6F" w:rsidR="00024F67" w:rsidRDefault="00024F67" w:rsidP="00024F67">
      <w:pPr>
        <w:pStyle w:val="Telobesedila2"/>
        <w:numPr>
          <w:ilvl w:val="0"/>
          <w:numId w:val="4"/>
        </w:numPr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  <w:r w:rsidRPr="00024F67">
        <w:rPr>
          <w:rFonts w:asciiTheme="minorHAnsi" w:hAnsiTheme="minorHAnsi" w:cstheme="minorHAnsi"/>
          <w:b w:val="0"/>
          <w:snapToGrid w:val="0"/>
          <w:szCs w:val="22"/>
          <w:lang w:val="sl-SI"/>
        </w:rPr>
        <w:t>skupno ponudbo – kot partner v skupini ponudnikov</w:t>
      </w:r>
    </w:p>
    <w:p w14:paraId="73BAC458" w14:textId="77777777" w:rsidR="004C79C6" w:rsidRDefault="004C79C6" w:rsidP="004C79C6">
      <w:pPr>
        <w:pStyle w:val="Odstavekseznama"/>
        <w:rPr>
          <w:rFonts w:asciiTheme="minorHAnsi" w:hAnsiTheme="minorHAnsi" w:cstheme="minorHAnsi"/>
          <w:b/>
          <w:snapToGrid w:val="0"/>
        </w:rPr>
      </w:pPr>
    </w:p>
    <w:p w14:paraId="4425A86A" w14:textId="0132F9D0" w:rsidR="004C79C6" w:rsidRPr="00024F67" w:rsidRDefault="004C79C6" w:rsidP="00024F67">
      <w:pPr>
        <w:pStyle w:val="Telobesedila2"/>
        <w:numPr>
          <w:ilvl w:val="0"/>
          <w:numId w:val="4"/>
        </w:numPr>
        <w:spacing w:line="276" w:lineRule="auto"/>
        <w:rPr>
          <w:rFonts w:asciiTheme="minorHAnsi" w:hAnsiTheme="minorHAnsi" w:cstheme="minorHAnsi"/>
          <w:b w:val="0"/>
          <w:snapToGrid w:val="0"/>
          <w:szCs w:val="22"/>
          <w:lang w:val="sl-SI"/>
        </w:rPr>
      </w:pPr>
      <w:r w:rsidRPr="004C79C6">
        <w:rPr>
          <w:rFonts w:asciiTheme="minorHAnsi" w:hAnsiTheme="minorHAnsi" w:cstheme="minorHAnsi"/>
          <w:b w:val="0"/>
          <w:snapToGrid w:val="0"/>
          <w:szCs w:val="22"/>
          <w:lang w:val="sl-SI"/>
        </w:rPr>
        <w:t>skupno ponudbo s podizvajalci – kot partner v skupini ponudnikov s podizvajalci</w:t>
      </w:r>
    </w:p>
    <w:p w14:paraId="42EDFDC2" w14:textId="74F2362E" w:rsidR="00024F67" w:rsidRDefault="00024F67" w:rsidP="00024F67">
      <w:pPr>
        <w:spacing w:line="276" w:lineRule="auto"/>
        <w:jc w:val="both"/>
        <w:rPr>
          <w:spacing w:val="4"/>
        </w:rPr>
      </w:pPr>
    </w:p>
    <w:p w14:paraId="0B156DDD" w14:textId="77777777" w:rsidR="004C79C6" w:rsidRPr="00024F67" w:rsidRDefault="004C79C6" w:rsidP="00024F67">
      <w:pPr>
        <w:spacing w:line="276" w:lineRule="auto"/>
        <w:jc w:val="both"/>
        <w:rPr>
          <w:rFonts w:asciiTheme="minorHAnsi" w:hAnsiTheme="minorHAnsi" w:cstheme="minorHAnsi"/>
        </w:rPr>
      </w:pPr>
    </w:p>
    <w:p w14:paraId="3F2CE2E1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 xml:space="preserve">Izjavljamo, da bomo pri izvedbi javnega naročila sodelovali z naslednjimi partnerji v skupni ponudbi </w:t>
      </w:r>
      <w:r w:rsidRPr="00024F67">
        <w:rPr>
          <w:rFonts w:asciiTheme="minorHAnsi" w:hAnsiTheme="minorHAnsi" w:cstheme="minorHAnsi"/>
          <w:i/>
        </w:rPr>
        <w:t>(tabela se izpolni samo v primeru skupne ponudbe)</w:t>
      </w:r>
      <w:r w:rsidRPr="00024F67">
        <w:rPr>
          <w:rFonts w:asciiTheme="minorHAnsi" w:hAnsiTheme="minorHAnsi" w:cstheme="minorHAnsi"/>
        </w:rPr>
        <w:t>:</w:t>
      </w:r>
    </w:p>
    <w:p w14:paraId="38089EB1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616"/>
        <w:gridCol w:w="6444"/>
      </w:tblGrid>
      <w:tr w:rsidR="00024F67" w:rsidRPr="00024F67" w14:paraId="581A529D" w14:textId="77777777" w:rsidTr="00A64AC3">
        <w:trPr>
          <w:trHeight w:val="568"/>
        </w:trPr>
        <w:tc>
          <w:tcPr>
            <w:tcW w:w="2660" w:type="dxa"/>
          </w:tcPr>
          <w:p w14:paraId="3DBCB4AF" w14:textId="77777777" w:rsidR="00024F67" w:rsidRPr="00024F67" w:rsidRDefault="00024F67" w:rsidP="00024F67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024F67">
              <w:rPr>
                <w:rFonts w:asciiTheme="minorHAnsi" w:hAnsiTheme="minorHAnsi" w:cstheme="minorHAnsi"/>
              </w:rPr>
              <w:t>Naziv in naslov partnerja</w:t>
            </w:r>
          </w:p>
        </w:tc>
        <w:tc>
          <w:tcPr>
            <w:tcW w:w="6620" w:type="dxa"/>
          </w:tcPr>
          <w:p w14:paraId="0B6C62E3" w14:textId="77777777" w:rsidR="00024F67" w:rsidRPr="00024F67" w:rsidRDefault="00024F67" w:rsidP="00024F67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024F67" w:rsidRPr="00024F67" w14:paraId="1206EF23" w14:textId="77777777" w:rsidTr="00A64AC3">
        <w:trPr>
          <w:trHeight w:val="549"/>
        </w:trPr>
        <w:tc>
          <w:tcPr>
            <w:tcW w:w="2660" w:type="dxa"/>
          </w:tcPr>
          <w:p w14:paraId="04E03B10" w14:textId="77777777" w:rsidR="00024F67" w:rsidRPr="00024F67" w:rsidRDefault="00024F67" w:rsidP="00024F67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024F67">
              <w:rPr>
                <w:rFonts w:asciiTheme="minorHAnsi" w:hAnsiTheme="minorHAnsi" w:cstheme="minorHAnsi"/>
              </w:rPr>
              <w:t>Opis prevzetih del</w:t>
            </w:r>
          </w:p>
        </w:tc>
        <w:tc>
          <w:tcPr>
            <w:tcW w:w="6620" w:type="dxa"/>
          </w:tcPr>
          <w:p w14:paraId="2946891D" w14:textId="77777777" w:rsidR="00024F67" w:rsidRPr="00024F67" w:rsidRDefault="00024F67" w:rsidP="00024F67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024F67" w:rsidRPr="00024F67" w14:paraId="1AE89A2C" w14:textId="77777777" w:rsidTr="00A64AC3">
        <w:trPr>
          <w:trHeight w:val="557"/>
        </w:trPr>
        <w:tc>
          <w:tcPr>
            <w:tcW w:w="2660" w:type="dxa"/>
            <w:tcBorders>
              <w:bottom w:val="double" w:sz="4" w:space="0" w:color="auto"/>
            </w:tcBorders>
          </w:tcPr>
          <w:p w14:paraId="2F10BDC6" w14:textId="77777777" w:rsidR="00024F67" w:rsidRPr="00024F67" w:rsidRDefault="00024F67" w:rsidP="00024F67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024F67">
              <w:rPr>
                <w:rFonts w:asciiTheme="minorHAnsi" w:hAnsiTheme="minorHAnsi" w:cstheme="minorHAnsi"/>
              </w:rPr>
              <w:t>Vrednost prevzetih del</w:t>
            </w:r>
          </w:p>
        </w:tc>
        <w:tc>
          <w:tcPr>
            <w:tcW w:w="6620" w:type="dxa"/>
            <w:tcBorders>
              <w:bottom w:val="double" w:sz="4" w:space="0" w:color="auto"/>
            </w:tcBorders>
          </w:tcPr>
          <w:p w14:paraId="304D2747" w14:textId="77777777" w:rsidR="00024F67" w:rsidRPr="00024F67" w:rsidRDefault="00024F67" w:rsidP="00024F67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686F597B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2C8B92D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9749FA2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A1CCABD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D9A9A0A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F144242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73EA28A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8EE4354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799B406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E9C2119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6AE8A88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72EC849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BF954D0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737A187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C3C9C86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C4D8A6A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5C3ADCC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EEF21CF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Kraj:</w:t>
      </w:r>
      <w:r w:rsidRPr="00024F67">
        <w:rPr>
          <w:rFonts w:asciiTheme="minorHAnsi" w:hAnsiTheme="minorHAnsi" w:cstheme="minorHAnsi"/>
        </w:rPr>
        <w:tab/>
        <w:t>____________________</w:t>
      </w:r>
    </w:p>
    <w:p w14:paraId="06F0CC9B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5EE617F2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Datum:</w:t>
      </w:r>
      <w:r w:rsidRPr="00024F67">
        <w:rPr>
          <w:rFonts w:asciiTheme="minorHAnsi" w:hAnsiTheme="minorHAnsi" w:cstheme="minorHAnsi"/>
        </w:rPr>
        <w:tab/>
        <w:t>____________________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 xml:space="preserve"> Žig: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>Podpis pooblaščene osebe:</w:t>
      </w:r>
    </w:p>
    <w:p w14:paraId="3C317D40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</w:p>
    <w:p w14:paraId="519ECE06" w14:textId="7AC075AE" w:rsidR="00024F67" w:rsidRPr="00024F67" w:rsidRDefault="00024F67" w:rsidP="00024F67">
      <w:pPr>
        <w:spacing w:line="276" w:lineRule="auto"/>
        <w:ind w:left="5103" w:firstLine="561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_______________________</w:t>
      </w:r>
    </w:p>
    <w:p w14:paraId="39BB9C5E" w14:textId="77777777" w:rsidR="0017254C" w:rsidRPr="00024F67" w:rsidRDefault="0017254C" w:rsidP="00024F67">
      <w:pPr>
        <w:spacing w:line="276" w:lineRule="auto"/>
        <w:jc w:val="both"/>
        <w:rPr>
          <w:rFonts w:asciiTheme="minorHAnsi" w:hAnsiTheme="minorHAnsi" w:cstheme="minorHAnsi"/>
          <w:spacing w:val="4"/>
        </w:rPr>
      </w:pPr>
    </w:p>
    <w:sectPr w:rsidR="0017254C" w:rsidRPr="00024F67" w:rsidSect="00893C43">
      <w:footerReference w:type="default" r:id="rId7"/>
      <w:headerReference w:type="first" r:id="rId8"/>
      <w:footerReference w:type="first" r:id="rId9"/>
      <w:pgSz w:w="11906" w:h="16838" w:code="9"/>
      <w:pgMar w:top="1134" w:right="1418" w:bottom="1134" w:left="1418" w:header="851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6D5C37" w14:textId="77777777" w:rsidR="00853CB4" w:rsidRDefault="00853CB4" w:rsidP="00BB5C4F">
      <w:r>
        <w:separator/>
      </w:r>
    </w:p>
  </w:endnote>
  <w:endnote w:type="continuationSeparator" w:id="0">
    <w:p w14:paraId="43C46698" w14:textId="77777777" w:rsidR="00853CB4" w:rsidRDefault="00853CB4" w:rsidP="00BB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tilliumText25L">
    <w:altName w:val="Calibri"/>
    <w:panose1 w:val="00000000000000000000"/>
    <w:charset w:val="00"/>
    <w:family w:val="modern"/>
    <w:notTrueType/>
    <w:pitch w:val="variable"/>
    <w:sig w:usb0="00000001" w:usb1="0000004B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E8D6E" w14:textId="77777777" w:rsidR="00D57953" w:rsidRPr="007564BD" w:rsidRDefault="00D57953" w:rsidP="00D17A99">
    <w:pPr>
      <w:pStyle w:val="Noga"/>
      <w:jc w:val="center"/>
      <w:rPr>
        <w:color w:val="006A8E"/>
        <w:sz w:val="18"/>
      </w:rPr>
    </w:pP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PAGE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2</w:t>
    </w:r>
    <w:r w:rsidRPr="007564BD">
      <w:rPr>
        <w:color w:val="006A8E"/>
        <w:sz w:val="18"/>
      </w:rPr>
      <w:fldChar w:fldCharType="end"/>
    </w:r>
    <w:r w:rsidRPr="007564BD">
      <w:rPr>
        <w:color w:val="006A8E"/>
        <w:sz w:val="18"/>
      </w:rPr>
      <w:t xml:space="preserve"> / </w:t>
    </w: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NUMPAGES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1</w:t>
    </w:r>
    <w:r w:rsidRPr="007564BD">
      <w:rPr>
        <w:color w:val="006A8E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C7826" w14:textId="77777777" w:rsidR="00893C43" w:rsidRDefault="00893C43" w:rsidP="00893C43">
    <w:pPr>
      <w:pStyle w:val="Noga"/>
      <w:jc w:val="center"/>
      <w:rPr>
        <w:color w:val="006A8E"/>
        <w:sz w:val="18"/>
      </w:rPr>
    </w:pPr>
  </w:p>
  <w:p w14:paraId="672A1ABA" w14:textId="77777777" w:rsidR="00893C43" w:rsidRDefault="00612BC0" w:rsidP="00893C43">
    <w:pPr>
      <w:pStyle w:val="Noga"/>
      <w:jc w:val="center"/>
      <w:rPr>
        <w:color w:val="006A8E"/>
        <w:sz w:val="18"/>
      </w:rPr>
    </w:pPr>
    <w:r w:rsidRPr="00C33D00">
      <w:rPr>
        <w:noProof/>
        <w:color w:val="006A8E"/>
        <w:sz w:val="18"/>
        <w:lang w:eastAsia="sl-SI"/>
      </w:rPr>
      <w:drawing>
        <wp:inline distT="0" distB="0" distL="0" distR="0" wp14:anchorId="14B0EC5E" wp14:editId="62688446">
          <wp:extent cx="676275" cy="361950"/>
          <wp:effectExtent l="0" t="0" r="0" b="0"/>
          <wp:docPr id="2" name="Slika 54" descr="logo Fs-UM modr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54" descr="logo Fs-UM modr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275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5503201" w14:textId="77777777" w:rsidR="00893C43" w:rsidRDefault="00893C43" w:rsidP="00893C43">
    <w:pPr>
      <w:pStyle w:val="Noga"/>
      <w:jc w:val="center"/>
      <w:rPr>
        <w:color w:val="006A8E"/>
        <w:sz w:val="18"/>
      </w:rPr>
    </w:pPr>
  </w:p>
  <w:p w14:paraId="009B2171" w14:textId="77777777" w:rsidR="00D57953" w:rsidRPr="00893C43" w:rsidRDefault="00893C43" w:rsidP="00893C43">
    <w:pPr>
      <w:pStyle w:val="Noga"/>
      <w:jc w:val="center"/>
      <w:rPr>
        <w:color w:val="006A8E"/>
        <w:sz w:val="18"/>
        <w:szCs w:val="18"/>
      </w:rPr>
    </w:pPr>
    <w:r w:rsidRPr="00BA65AF">
      <w:rPr>
        <w:rStyle w:val="A1"/>
        <w:rFonts w:ascii="Calibri" w:hAnsi="Calibri"/>
        <w:sz w:val="18"/>
        <w:szCs w:val="18"/>
      </w:rPr>
      <w:t>www.fs.um.si | fs@um.si | t +386 2 220</w:t>
    </w:r>
    <w:r w:rsidR="00DF4439">
      <w:rPr>
        <w:rStyle w:val="A1"/>
        <w:rFonts w:ascii="Calibri" w:hAnsi="Calibri"/>
        <w:sz w:val="18"/>
        <w:szCs w:val="18"/>
      </w:rPr>
      <w:t xml:space="preserve"> </w:t>
    </w:r>
    <w:r w:rsidRPr="00BA65AF">
      <w:rPr>
        <w:rStyle w:val="A1"/>
        <w:rFonts w:ascii="Calibri" w:hAnsi="Calibri"/>
        <w:sz w:val="18"/>
        <w:szCs w:val="18"/>
      </w:rPr>
      <w:t>7500 | TRR: 0110 0609 0102 935 | ID DDV</w:t>
    </w:r>
    <w:r w:rsidR="00DF4439">
      <w:rPr>
        <w:rStyle w:val="A1"/>
        <w:rFonts w:ascii="Calibri" w:hAnsi="Calibri"/>
        <w:sz w:val="18"/>
        <w:szCs w:val="18"/>
      </w:rPr>
      <w:t>: SI</w:t>
    </w:r>
    <w:r w:rsidRPr="00BA65AF">
      <w:rPr>
        <w:rStyle w:val="A1"/>
        <w:rFonts w:ascii="Calibri" w:hAnsi="Calibri"/>
        <w:sz w:val="18"/>
        <w:szCs w:val="18"/>
      </w:rPr>
      <w:t>71674705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68AA75" w14:textId="77777777" w:rsidR="00853CB4" w:rsidRDefault="00853CB4" w:rsidP="00BB5C4F">
      <w:r>
        <w:separator/>
      </w:r>
    </w:p>
  </w:footnote>
  <w:footnote w:type="continuationSeparator" w:id="0">
    <w:p w14:paraId="29510D4F" w14:textId="77777777" w:rsidR="00853CB4" w:rsidRDefault="00853CB4" w:rsidP="00BB5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99E98" w14:textId="77777777" w:rsidR="00D57953" w:rsidRDefault="00612BC0" w:rsidP="00054766">
    <w:pPr>
      <w:pStyle w:val="Glava"/>
      <w:jc w:val="center"/>
      <w:rPr>
        <w:noProof/>
      </w:rPr>
    </w:pPr>
    <w:r>
      <w:rPr>
        <w:noProof/>
        <w:lang w:eastAsia="sl-SI"/>
      </w:rPr>
      <w:drawing>
        <wp:inline distT="0" distB="0" distL="0" distR="0" wp14:anchorId="4929125B" wp14:editId="47B20D31">
          <wp:extent cx="1743075" cy="847725"/>
          <wp:effectExtent l="0" t="0" r="0" b="0"/>
          <wp:docPr id="1" name="Slika 1" descr="logo-um-f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um-f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3075" cy="847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C35FBAB" w14:textId="77777777" w:rsidR="00D57953" w:rsidRPr="00B02A70" w:rsidRDefault="00D57953" w:rsidP="00054766">
    <w:pPr>
      <w:pStyle w:val="Glava"/>
      <w:jc w:val="center"/>
      <w:rPr>
        <w:noProof/>
        <w:sz w:val="12"/>
      </w:rPr>
    </w:pPr>
  </w:p>
  <w:p w14:paraId="7E04AFC6" w14:textId="77777777" w:rsidR="00D57953" w:rsidRPr="009D574E" w:rsidRDefault="00D57953" w:rsidP="009D574E">
    <w:pPr>
      <w:pStyle w:val="Glava"/>
      <w:tabs>
        <w:tab w:val="clear" w:pos="9072"/>
        <w:tab w:val="left" w:pos="3823"/>
        <w:tab w:val="left" w:pos="5340"/>
      </w:tabs>
      <w:jc w:val="center"/>
      <w:rPr>
        <w:noProof/>
        <w:color w:val="006A8E"/>
        <w:sz w:val="24"/>
      </w:rPr>
    </w:pPr>
    <w:r w:rsidRPr="00976774">
      <w:rPr>
        <w:noProof/>
        <w:color w:val="006A8E"/>
        <w:sz w:val="18"/>
      </w:rPr>
      <w:t>S</w:t>
    </w:r>
    <w:r>
      <w:rPr>
        <w:noProof/>
        <w:color w:val="006A8E"/>
        <w:sz w:val="18"/>
      </w:rPr>
      <w:t>metanova ulica</w:t>
    </w:r>
    <w:r w:rsidRPr="00976774">
      <w:rPr>
        <w:noProof/>
        <w:color w:val="006A8E"/>
        <w:sz w:val="18"/>
      </w:rPr>
      <w:t xml:space="preserve"> 1</w:t>
    </w:r>
    <w:r>
      <w:rPr>
        <w:noProof/>
        <w:color w:val="006A8E"/>
        <w:sz w:val="18"/>
      </w:rPr>
      <w:t>7</w:t>
    </w:r>
    <w:r w:rsidR="009D574E">
      <w:rPr>
        <w:noProof/>
        <w:color w:val="006A8E"/>
        <w:sz w:val="18"/>
      </w:rPr>
      <w:br/>
      <w:t>2000 Maribor, Slovenija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F75D7"/>
    <w:multiLevelType w:val="hybridMultilevel"/>
    <w:tmpl w:val="113A63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B65631"/>
    <w:multiLevelType w:val="multilevel"/>
    <w:tmpl w:val="04240025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25440F"/>
    <w:multiLevelType w:val="hybridMultilevel"/>
    <w:tmpl w:val="3E78D5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17D1DB7"/>
    <w:multiLevelType w:val="hybridMultilevel"/>
    <w:tmpl w:val="ACE679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6655068">
    <w:abstractNumId w:val="0"/>
  </w:num>
  <w:num w:numId="2" w16cid:durableId="715549653">
    <w:abstractNumId w:val="4"/>
  </w:num>
  <w:num w:numId="3" w16cid:durableId="1590960954">
    <w:abstractNumId w:val="1"/>
  </w:num>
  <w:num w:numId="4" w16cid:durableId="2099709012">
    <w:abstractNumId w:val="2"/>
  </w:num>
  <w:num w:numId="5" w16cid:durableId="16918778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67"/>
    <w:rsid w:val="00015E8D"/>
    <w:rsid w:val="00023725"/>
    <w:rsid w:val="00024F67"/>
    <w:rsid w:val="00047C04"/>
    <w:rsid w:val="00051DAE"/>
    <w:rsid w:val="00051E94"/>
    <w:rsid w:val="00051F90"/>
    <w:rsid w:val="00054766"/>
    <w:rsid w:val="00071B16"/>
    <w:rsid w:val="000A1A5B"/>
    <w:rsid w:val="000F1A06"/>
    <w:rsid w:val="001212E8"/>
    <w:rsid w:val="00126E41"/>
    <w:rsid w:val="001664D3"/>
    <w:rsid w:val="00172528"/>
    <w:rsid w:val="0017254C"/>
    <w:rsid w:val="00172EEE"/>
    <w:rsid w:val="001A37F7"/>
    <w:rsid w:val="001B2933"/>
    <w:rsid w:val="001E29C8"/>
    <w:rsid w:val="00215201"/>
    <w:rsid w:val="0028526B"/>
    <w:rsid w:val="002B0D99"/>
    <w:rsid w:val="002C0549"/>
    <w:rsid w:val="00311139"/>
    <w:rsid w:val="003375F5"/>
    <w:rsid w:val="00392005"/>
    <w:rsid w:val="003A0E1C"/>
    <w:rsid w:val="003A3717"/>
    <w:rsid w:val="003F0DAA"/>
    <w:rsid w:val="00400569"/>
    <w:rsid w:val="00413C63"/>
    <w:rsid w:val="004C79C6"/>
    <w:rsid w:val="004D4EC4"/>
    <w:rsid w:val="00511D99"/>
    <w:rsid w:val="00521826"/>
    <w:rsid w:val="00522FDF"/>
    <w:rsid w:val="005376C1"/>
    <w:rsid w:val="00567CF9"/>
    <w:rsid w:val="005A525C"/>
    <w:rsid w:val="005E7D8E"/>
    <w:rsid w:val="005F1331"/>
    <w:rsid w:val="00600597"/>
    <w:rsid w:val="006011E2"/>
    <w:rsid w:val="00612BC0"/>
    <w:rsid w:val="006211BD"/>
    <w:rsid w:val="00641C32"/>
    <w:rsid w:val="006824BF"/>
    <w:rsid w:val="006837C4"/>
    <w:rsid w:val="00692C41"/>
    <w:rsid w:val="006A3EBA"/>
    <w:rsid w:val="006B7F76"/>
    <w:rsid w:val="006C3577"/>
    <w:rsid w:val="006C3DAB"/>
    <w:rsid w:val="006D6151"/>
    <w:rsid w:val="006D793F"/>
    <w:rsid w:val="00706F93"/>
    <w:rsid w:val="007138CE"/>
    <w:rsid w:val="00751834"/>
    <w:rsid w:val="007554FD"/>
    <w:rsid w:val="007564BD"/>
    <w:rsid w:val="00774DB8"/>
    <w:rsid w:val="007829C6"/>
    <w:rsid w:val="00784EB8"/>
    <w:rsid w:val="00790135"/>
    <w:rsid w:val="007B34C1"/>
    <w:rsid w:val="007F0E5B"/>
    <w:rsid w:val="00852373"/>
    <w:rsid w:val="00853CB4"/>
    <w:rsid w:val="00884BE7"/>
    <w:rsid w:val="00893C43"/>
    <w:rsid w:val="008B6812"/>
    <w:rsid w:val="008F740B"/>
    <w:rsid w:val="00905858"/>
    <w:rsid w:val="009071D7"/>
    <w:rsid w:val="00962BBF"/>
    <w:rsid w:val="00976774"/>
    <w:rsid w:val="009956F4"/>
    <w:rsid w:val="009C0E08"/>
    <w:rsid w:val="009C48BA"/>
    <w:rsid w:val="009D1978"/>
    <w:rsid w:val="009D574E"/>
    <w:rsid w:val="009D65E1"/>
    <w:rsid w:val="009F59B5"/>
    <w:rsid w:val="00A03F1E"/>
    <w:rsid w:val="00A307E1"/>
    <w:rsid w:val="00A56048"/>
    <w:rsid w:val="00A84D2A"/>
    <w:rsid w:val="00A9287D"/>
    <w:rsid w:val="00A949D3"/>
    <w:rsid w:val="00A94B74"/>
    <w:rsid w:val="00AA745D"/>
    <w:rsid w:val="00AC05D5"/>
    <w:rsid w:val="00AC247B"/>
    <w:rsid w:val="00AC5C21"/>
    <w:rsid w:val="00AE06E1"/>
    <w:rsid w:val="00AF1B27"/>
    <w:rsid w:val="00AF4105"/>
    <w:rsid w:val="00B02A70"/>
    <w:rsid w:val="00B13296"/>
    <w:rsid w:val="00B14DD9"/>
    <w:rsid w:val="00B217F0"/>
    <w:rsid w:val="00B6027B"/>
    <w:rsid w:val="00B70226"/>
    <w:rsid w:val="00BB5C4F"/>
    <w:rsid w:val="00BB60C3"/>
    <w:rsid w:val="00BF30CD"/>
    <w:rsid w:val="00C81B9A"/>
    <w:rsid w:val="00C9038D"/>
    <w:rsid w:val="00CA0E4B"/>
    <w:rsid w:val="00CA382C"/>
    <w:rsid w:val="00CC2004"/>
    <w:rsid w:val="00CC4870"/>
    <w:rsid w:val="00CC70CE"/>
    <w:rsid w:val="00CD3ADE"/>
    <w:rsid w:val="00CD7DA4"/>
    <w:rsid w:val="00CF0D0E"/>
    <w:rsid w:val="00D17A99"/>
    <w:rsid w:val="00D20AF7"/>
    <w:rsid w:val="00D554AE"/>
    <w:rsid w:val="00D57953"/>
    <w:rsid w:val="00D72DCE"/>
    <w:rsid w:val="00D76383"/>
    <w:rsid w:val="00DC556E"/>
    <w:rsid w:val="00DC5A67"/>
    <w:rsid w:val="00DC6DBE"/>
    <w:rsid w:val="00DD30FF"/>
    <w:rsid w:val="00DD3A72"/>
    <w:rsid w:val="00DE0D13"/>
    <w:rsid w:val="00DF4439"/>
    <w:rsid w:val="00E01A26"/>
    <w:rsid w:val="00E01C78"/>
    <w:rsid w:val="00E10BCB"/>
    <w:rsid w:val="00E757D1"/>
    <w:rsid w:val="00E85D3B"/>
    <w:rsid w:val="00ED0B5C"/>
    <w:rsid w:val="00EF4AB1"/>
    <w:rsid w:val="00F1084A"/>
    <w:rsid w:val="00F14E78"/>
    <w:rsid w:val="00F160CC"/>
    <w:rsid w:val="00F22984"/>
    <w:rsid w:val="00F441FA"/>
    <w:rsid w:val="00F75BC3"/>
    <w:rsid w:val="00FB756D"/>
    <w:rsid w:val="00FF5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F925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400569"/>
    <w:pPr>
      <w:numPr>
        <w:numId w:val="3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00569"/>
    <w:pPr>
      <w:numPr>
        <w:ilvl w:val="1"/>
        <w:numId w:val="3"/>
      </w:numPr>
      <w:spacing w:before="200"/>
      <w:outlineLvl w:val="1"/>
    </w:pPr>
    <w:rPr>
      <w:b/>
      <w:bCs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400569"/>
    <w:pPr>
      <w:numPr>
        <w:ilvl w:val="2"/>
        <w:numId w:val="3"/>
      </w:numPr>
      <w:spacing w:before="200" w:line="271" w:lineRule="auto"/>
      <w:outlineLvl w:val="2"/>
    </w:pPr>
    <w:rPr>
      <w:b/>
      <w:bCs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400569"/>
    <w:pPr>
      <w:numPr>
        <w:ilvl w:val="3"/>
        <w:numId w:val="3"/>
      </w:numPr>
      <w:spacing w:before="200"/>
      <w:outlineLvl w:val="3"/>
    </w:pPr>
    <w:rPr>
      <w:b/>
      <w:bCs/>
      <w:i/>
      <w:iCs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400569"/>
    <w:pPr>
      <w:numPr>
        <w:ilvl w:val="4"/>
        <w:numId w:val="3"/>
      </w:numPr>
      <w:spacing w:before="200"/>
      <w:outlineLvl w:val="4"/>
    </w:pPr>
    <w:rPr>
      <w:b/>
      <w:bCs/>
      <w:color w:val="7F7F7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D4EC4"/>
    <w:pPr>
      <w:numPr>
        <w:ilvl w:val="5"/>
        <w:numId w:val="3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D4EC4"/>
    <w:pPr>
      <w:numPr>
        <w:ilvl w:val="6"/>
        <w:numId w:val="3"/>
      </w:numPr>
      <w:outlineLvl w:val="6"/>
    </w:pPr>
    <w:rPr>
      <w:rFonts w:ascii="Cambria" w:hAnsi="Cambria"/>
      <w:i/>
      <w:iCs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D4EC4"/>
    <w:pPr>
      <w:numPr>
        <w:ilvl w:val="7"/>
        <w:numId w:val="3"/>
      </w:numPr>
      <w:outlineLvl w:val="7"/>
    </w:pPr>
    <w:rPr>
      <w:rFonts w:ascii="Cambria" w:hAnsi="Cambria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D4EC4"/>
    <w:pPr>
      <w:numPr>
        <w:ilvl w:val="8"/>
        <w:numId w:val="3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slov2Znak">
    <w:name w:val="Naslov 2 Znak"/>
    <w:link w:val="Naslov2"/>
    <w:uiPriority w:val="9"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Naslov3Znak">
    <w:name w:val="Naslov 3 Znak"/>
    <w:link w:val="Naslov3"/>
    <w:uiPriority w:val="9"/>
    <w:rsid w:val="00400569"/>
    <w:rPr>
      <w:rFonts w:ascii="Calibri" w:eastAsia="Times New Roman" w:hAnsi="Calibri" w:cs="Times New Roman"/>
      <w:b/>
      <w:bCs/>
    </w:rPr>
  </w:style>
  <w:style w:type="character" w:customStyle="1" w:styleId="Naslov4Znak">
    <w:name w:val="Naslov 4 Znak"/>
    <w:link w:val="Naslov4"/>
    <w:uiPriority w:val="9"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Naslov5Znak">
    <w:name w:val="Naslov 5 Znak"/>
    <w:link w:val="Naslov5"/>
    <w:uiPriority w:val="9"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Naslov6Znak">
    <w:name w:val="Naslov 6 Znak"/>
    <w:link w:val="Naslov6"/>
    <w:uiPriority w:val="9"/>
    <w:semiHidden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Naslov7Znak">
    <w:name w:val="Naslov 7 Znak"/>
    <w:link w:val="Naslov7"/>
    <w:uiPriority w:val="9"/>
    <w:semiHidden/>
    <w:rsid w:val="004D4EC4"/>
    <w:rPr>
      <w:rFonts w:ascii="Cambria" w:eastAsia="Times New Roman" w:hAnsi="Cambria" w:cs="Times New Roman"/>
      <w:i/>
      <w:iCs/>
    </w:rPr>
  </w:style>
  <w:style w:type="character" w:customStyle="1" w:styleId="Naslov8Znak">
    <w:name w:val="Naslov 8 Znak"/>
    <w:link w:val="Naslov8"/>
    <w:uiPriority w:val="9"/>
    <w:semiHidden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Naslov9Znak">
    <w:name w:val="Naslov 9 Znak"/>
    <w:link w:val="Naslov9"/>
    <w:uiPriority w:val="9"/>
    <w:semiHidden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Naslov">
    <w:name w:val="Title"/>
    <w:basedOn w:val="Navaden"/>
    <w:next w:val="Navaden"/>
    <w:link w:val="NaslovZnak"/>
    <w:uiPriority w:val="10"/>
    <w:qFormat/>
    <w:rsid w:val="00051DAE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NaslovZnak">
    <w:name w:val="Naslov Znak"/>
    <w:link w:val="Naslov"/>
    <w:uiPriority w:val="10"/>
    <w:rsid w:val="00051DAE"/>
    <w:rPr>
      <w:rFonts w:ascii="Calibri" w:eastAsia="Times New Roman" w:hAnsi="Calibri" w:cs="Times New Roman"/>
      <w:spacing w:val="5"/>
      <w:sz w:val="52"/>
      <w:szCs w:val="5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character" w:customStyle="1" w:styleId="PodnaslovZnak">
    <w:name w:val="Podnaslov Znak"/>
    <w:link w:val="Podnaslov"/>
    <w:uiPriority w:val="11"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Krepko">
    <w:name w:val="Strong"/>
    <w:uiPriority w:val="22"/>
    <w:qFormat/>
    <w:rsid w:val="004D4EC4"/>
    <w:rPr>
      <w:b/>
      <w:bCs/>
    </w:rPr>
  </w:style>
  <w:style w:type="character" w:styleId="Poudarek">
    <w:name w:val="Emphasis"/>
    <w:uiPriority w:val="20"/>
    <w:qFormat/>
    <w:rsid w:val="004D4EC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Brezrazmikov">
    <w:name w:val="No Spacing"/>
    <w:basedOn w:val="Navaden"/>
    <w:uiPriority w:val="1"/>
    <w:qFormat/>
    <w:rsid w:val="004D4EC4"/>
  </w:style>
  <w:style w:type="paragraph" w:styleId="Odstavekseznama">
    <w:name w:val="List Paragraph"/>
    <w:basedOn w:val="Navaden"/>
    <w:uiPriority w:val="34"/>
    <w:qFormat/>
    <w:rsid w:val="00E757D1"/>
    <w:pPr>
      <w:ind w:left="720"/>
      <w:contextualSpacing/>
    </w:pPr>
  </w:style>
  <w:style w:type="paragraph" w:styleId="Citat">
    <w:name w:val="Quote"/>
    <w:basedOn w:val="Navaden"/>
    <w:next w:val="Navaden"/>
    <w:link w:val="CitatZnak"/>
    <w:uiPriority w:val="29"/>
    <w:qFormat/>
    <w:rsid w:val="004D4EC4"/>
    <w:pPr>
      <w:spacing w:before="200"/>
      <w:ind w:left="360" w:right="360"/>
    </w:pPr>
    <w:rPr>
      <w:i/>
      <w:iCs/>
    </w:rPr>
  </w:style>
  <w:style w:type="character" w:customStyle="1" w:styleId="CitatZnak">
    <w:name w:val="Citat Znak"/>
    <w:link w:val="Citat"/>
    <w:uiPriority w:val="29"/>
    <w:rsid w:val="004D4EC4"/>
    <w:rPr>
      <w:i/>
      <w:iCs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D4EC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zivencitatZnak">
    <w:name w:val="Intenziven citat Znak"/>
    <w:link w:val="Intenzivencitat"/>
    <w:uiPriority w:val="30"/>
    <w:rsid w:val="004D4EC4"/>
    <w:rPr>
      <w:b/>
      <w:bCs/>
      <w:i/>
      <w:iCs/>
    </w:rPr>
  </w:style>
  <w:style w:type="character" w:styleId="Neenpoudarek">
    <w:name w:val="Subtle Emphasis"/>
    <w:uiPriority w:val="19"/>
    <w:qFormat/>
    <w:rsid w:val="004D4EC4"/>
    <w:rPr>
      <w:i/>
      <w:iCs/>
    </w:rPr>
  </w:style>
  <w:style w:type="character" w:styleId="Intenzivenpoudarek">
    <w:name w:val="Intense Emphasis"/>
    <w:uiPriority w:val="21"/>
    <w:qFormat/>
    <w:rsid w:val="004D4EC4"/>
    <w:rPr>
      <w:b/>
      <w:bCs/>
    </w:rPr>
  </w:style>
  <w:style w:type="character" w:styleId="Neensklic">
    <w:name w:val="Subtle Reference"/>
    <w:uiPriority w:val="31"/>
    <w:qFormat/>
    <w:rsid w:val="004D4EC4"/>
    <w:rPr>
      <w:smallCaps/>
    </w:rPr>
  </w:style>
  <w:style w:type="character" w:styleId="Intenzivensklic">
    <w:name w:val="Intense Reference"/>
    <w:uiPriority w:val="32"/>
    <w:qFormat/>
    <w:rsid w:val="004D4EC4"/>
    <w:rPr>
      <w:smallCaps/>
      <w:spacing w:val="5"/>
      <w:u w:val="single"/>
    </w:rPr>
  </w:style>
  <w:style w:type="character" w:styleId="Naslovknjige">
    <w:name w:val="Book Title"/>
    <w:uiPriority w:val="33"/>
    <w:qFormat/>
    <w:rsid w:val="004D4EC4"/>
    <w:rPr>
      <w:i/>
      <w:iCs/>
      <w:smallCaps/>
      <w:spacing w:val="5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4D4EC4"/>
    <w:pPr>
      <w:outlineLvl w:val="9"/>
    </w:pPr>
    <w:rPr>
      <w:lang w:bidi="en-US"/>
    </w:rPr>
  </w:style>
  <w:style w:type="paragraph" w:styleId="Glava">
    <w:name w:val="header"/>
    <w:basedOn w:val="Navaden"/>
    <w:link w:val="GlavaZnak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BB5C4F"/>
  </w:style>
  <w:style w:type="paragraph" w:styleId="Noga">
    <w:name w:val="footer"/>
    <w:basedOn w:val="Navaden"/>
    <w:link w:val="NogaZnak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B5C4F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BB5C4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BB5C4F"/>
    <w:rPr>
      <w:rFonts w:ascii="Tahoma" w:hAnsi="Tahoma" w:cs="Tahoma"/>
      <w:sz w:val="16"/>
      <w:szCs w:val="16"/>
    </w:rPr>
  </w:style>
  <w:style w:type="character" w:styleId="Hiperpovezava">
    <w:name w:val="Hyperlink"/>
    <w:uiPriority w:val="99"/>
    <w:unhideWhenUsed/>
    <w:rsid w:val="00B02A70"/>
    <w:rPr>
      <w:color w:val="0000FF"/>
      <w:u w:val="single"/>
    </w:rPr>
  </w:style>
  <w:style w:type="table" w:styleId="Tabelamrea">
    <w:name w:val="Table Grid"/>
    <w:basedOn w:val="Navadnatabela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A1"/>
    <w:uiPriority w:val="99"/>
    <w:rsid w:val="00AF1B27"/>
    <w:rPr>
      <w:rFonts w:ascii="TitilliumText25L" w:hAnsi="TitilliumText25L" w:cs="TitilliumText25L"/>
      <w:color w:val="00688A"/>
      <w:sz w:val="16"/>
      <w:szCs w:val="16"/>
    </w:rPr>
  </w:style>
  <w:style w:type="paragraph" w:styleId="Telobesedila2">
    <w:name w:val="Body Text 2"/>
    <w:basedOn w:val="Navaden"/>
    <w:link w:val="Telobesedila2Znak"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024F67"/>
    <w:rPr>
      <w:rFonts w:ascii="Arial" w:hAnsi="Arial"/>
      <w:b/>
      <w:sz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Predloge\Dopis%20FS%20(slo).dotm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Dopis FS (slo).dotm</Template>
  <TotalTime>0</TotalTime>
  <Pages>2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2021-05-27T09:05:00Z</dcterms:created>
  <dcterms:modified xsi:type="dcterms:W3CDTF">2022-04-20T08:15:00Z</dcterms:modified>
  <cp:contentStatus/>
</cp:coreProperties>
</file>